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59DF153B" w14:textId="2670B8AE" w:rsidR="008279FC" w:rsidRPr="00CF6BB5" w:rsidRDefault="008279FC" w:rsidP="00006C88">
      <w:pPr>
        <w:ind w:left="2127" w:hanging="2127"/>
      </w:pPr>
      <w:r w:rsidRPr="00CF6BB5">
        <w:t>Vergabeverfahren:</w:t>
      </w:r>
      <w:r w:rsidRPr="00CF6BB5">
        <w:tab/>
      </w:r>
      <w:r w:rsidR="00D4725B" w:rsidRPr="00D4725B">
        <w:t>Rahmenvertrag zur Lieferung sowie ergänzende Anpassungs-/ Weiterentwicklungsleistungen eines Liegenschaftsinformationssystems (LIS) für die Wasser- und Schifffahrtsverwaltung (WSV)</w:t>
      </w:r>
    </w:p>
    <w:p w14:paraId="5E3E5CC3" w14:textId="559C52EE" w:rsidR="008279FC" w:rsidRDefault="008279FC" w:rsidP="008279FC">
      <w:r w:rsidRPr="00CF6BB5">
        <w:t>Aktenzeichen:</w:t>
      </w:r>
      <w:r w:rsidRPr="00CF6BB5">
        <w:tab/>
      </w:r>
      <w:r w:rsidRPr="00CF6BB5">
        <w:tab/>
        <w:t>Z42</w:t>
      </w:r>
      <w:r w:rsidR="00D4725B">
        <w:t>-2025-0209</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0"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0"/>
      <w:r w:rsidR="00B32458" w:rsidRPr="00D20A3A">
        <w:t xml:space="preserve">auszufüllen. </w:t>
      </w:r>
      <w:r w:rsidR="00B32458">
        <w:br/>
      </w:r>
      <w:bookmarkStart w:id="1"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1"/>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lastRenderedPageBreak/>
        <w:t>Natürliche oder juristische Personen, Organisationen oder Einrichtungen, die im Namen oder auf Anweisung einer der unter Buchstabe a oder b genannten 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2"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2"/>
    <w:p w14:paraId="3B67C563" w14:textId="77777777" w:rsidR="008279FC" w:rsidRDefault="008279FC">
      <w:pPr>
        <w:spacing w:after="360" w:line="360" w:lineRule="auto"/>
      </w:pPr>
    </w:p>
    <w:sectPr w:rsidR="008279FC" w:rsidSect="002C5B09">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EBDF9" w14:textId="77777777" w:rsidR="00FC16C8" w:rsidRDefault="00FC16C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24DF" w14:textId="617CBC47" w:rsidR="00FC16C8" w:rsidRDefault="00FF1723" w:rsidP="00FF1723">
    <w:pPr>
      <w:pStyle w:val="Fuzeile"/>
      <w:tabs>
        <w:tab w:val="clear" w:pos="4536"/>
        <w:tab w:val="center" w:pos="9072"/>
      </w:tabs>
      <w:jc w:val="center"/>
    </w:pPr>
    <w:r>
      <w:rPr>
        <w:color w:val="007A89" w:themeColor="accent1"/>
      </w:rPr>
      <w:t xml:space="preserve">Version </w:t>
    </w:r>
    <w:r w:rsidR="00C35E8F">
      <w:rPr>
        <w:color w:val="007A89" w:themeColor="accent1"/>
      </w:rPr>
      <w:t>2</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8436" w14:textId="77777777" w:rsidR="00FC16C8" w:rsidRDefault="00FC16C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91" w14:textId="77777777" w:rsidR="00FC16C8" w:rsidRDefault="00FC16C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F70F0" w14:textId="77777777" w:rsidR="00FC16C8" w:rsidRDefault="00FC16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768046872">
    <w:abstractNumId w:val="6"/>
  </w:num>
  <w:num w:numId="2" w16cid:durableId="1403672713">
    <w:abstractNumId w:val="6"/>
  </w:num>
  <w:num w:numId="3" w16cid:durableId="988247874">
    <w:abstractNumId w:val="6"/>
  </w:num>
  <w:num w:numId="4" w16cid:durableId="1070730473">
    <w:abstractNumId w:val="6"/>
  </w:num>
  <w:num w:numId="5" w16cid:durableId="94450379">
    <w:abstractNumId w:val="6"/>
  </w:num>
  <w:num w:numId="6" w16cid:durableId="1890611966">
    <w:abstractNumId w:val="6"/>
  </w:num>
  <w:num w:numId="7" w16cid:durableId="223030896">
    <w:abstractNumId w:val="6"/>
  </w:num>
  <w:num w:numId="8" w16cid:durableId="1099066204">
    <w:abstractNumId w:val="6"/>
  </w:num>
  <w:num w:numId="9" w16cid:durableId="1765766828">
    <w:abstractNumId w:val="6"/>
  </w:num>
  <w:num w:numId="10" w16cid:durableId="1932615918">
    <w:abstractNumId w:val="6"/>
  </w:num>
  <w:num w:numId="11" w16cid:durableId="1354529886">
    <w:abstractNumId w:val="6"/>
  </w:num>
  <w:num w:numId="12" w16cid:durableId="1715233650">
    <w:abstractNumId w:val="0"/>
  </w:num>
  <w:num w:numId="13" w16cid:durableId="1573812742">
    <w:abstractNumId w:val="3"/>
  </w:num>
  <w:num w:numId="14" w16cid:durableId="636029783">
    <w:abstractNumId w:val="7"/>
  </w:num>
  <w:num w:numId="15" w16cid:durableId="835342539">
    <w:abstractNumId w:val="5"/>
  </w:num>
  <w:num w:numId="16" w16cid:durableId="642201060">
    <w:abstractNumId w:val="2"/>
  </w:num>
  <w:num w:numId="17" w16cid:durableId="290677351">
    <w:abstractNumId w:val="4"/>
  </w:num>
  <w:num w:numId="18" w16cid:durableId="415052236">
    <w:abstractNumId w:val="1"/>
  </w:num>
  <w:num w:numId="19" w16cid:durableId="1459951730">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4dqlevp8QmRJRZlFdDy7vMabae4+N75vAp9Wo6pCUp3FXTO6ass/uQZpVNY+VzN+0v/8SSIX1HUo6ukIB9+dug==" w:saltValue="tTgfNR/rqBW4KoEM6u3BPA=="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58D1"/>
    <w:rsid w:val="00006C88"/>
    <w:rsid w:val="00010AD5"/>
    <w:rsid w:val="00017079"/>
    <w:rsid w:val="00074A08"/>
    <w:rsid w:val="00076322"/>
    <w:rsid w:val="00077BBD"/>
    <w:rsid w:val="0008679B"/>
    <w:rsid w:val="000B047D"/>
    <w:rsid w:val="000B7FC5"/>
    <w:rsid w:val="000E30F2"/>
    <w:rsid w:val="0011189C"/>
    <w:rsid w:val="00177534"/>
    <w:rsid w:val="00181B7B"/>
    <w:rsid w:val="001B78EB"/>
    <w:rsid w:val="002005F0"/>
    <w:rsid w:val="00226948"/>
    <w:rsid w:val="00235D63"/>
    <w:rsid w:val="002761CD"/>
    <w:rsid w:val="00284CF5"/>
    <w:rsid w:val="00293CC2"/>
    <w:rsid w:val="002A5CEF"/>
    <w:rsid w:val="002C5B09"/>
    <w:rsid w:val="002D42B5"/>
    <w:rsid w:val="002F5BF8"/>
    <w:rsid w:val="00333E22"/>
    <w:rsid w:val="003405A2"/>
    <w:rsid w:val="00361EFB"/>
    <w:rsid w:val="00384E5D"/>
    <w:rsid w:val="00385F82"/>
    <w:rsid w:val="003A651D"/>
    <w:rsid w:val="003C3F8C"/>
    <w:rsid w:val="003E1623"/>
    <w:rsid w:val="004A4696"/>
    <w:rsid w:val="004B3DBE"/>
    <w:rsid w:val="004C4073"/>
    <w:rsid w:val="004E2A43"/>
    <w:rsid w:val="00501E4F"/>
    <w:rsid w:val="00575C44"/>
    <w:rsid w:val="005A463C"/>
    <w:rsid w:val="005D48E3"/>
    <w:rsid w:val="005E0351"/>
    <w:rsid w:val="00637774"/>
    <w:rsid w:val="00647802"/>
    <w:rsid w:val="006512AD"/>
    <w:rsid w:val="0069391E"/>
    <w:rsid w:val="006A3D85"/>
    <w:rsid w:val="006B3CFA"/>
    <w:rsid w:val="006D6DA6"/>
    <w:rsid w:val="006F3DC3"/>
    <w:rsid w:val="0071033B"/>
    <w:rsid w:val="00711A5F"/>
    <w:rsid w:val="007311B7"/>
    <w:rsid w:val="0073296D"/>
    <w:rsid w:val="007536C7"/>
    <w:rsid w:val="00762CF9"/>
    <w:rsid w:val="00791042"/>
    <w:rsid w:val="007D526E"/>
    <w:rsid w:val="007D6BE7"/>
    <w:rsid w:val="008279FC"/>
    <w:rsid w:val="00833CF0"/>
    <w:rsid w:val="008542D6"/>
    <w:rsid w:val="00945DED"/>
    <w:rsid w:val="00945F23"/>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35E8F"/>
    <w:rsid w:val="00C67675"/>
    <w:rsid w:val="00CC147F"/>
    <w:rsid w:val="00CC654B"/>
    <w:rsid w:val="00CE2DAF"/>
    <w:rsid w:val="00CF17B6"/>
    <w:rsid w:val="00CF208F"/>
    <w:rsid w:val="00CF6BB5"/>
    <w:rsid w:val="00D2409E"/>
    <w:rsid w:val="00D301F3"/>
    <w:rsid w:val="00D4725B"/>
    <w:rsid w:val="00D843F7"/>
    <w:rsid w:val="00D851C0"/>
    <w:rsid w:val="00DB7425"/>
    <w:rsid w:val="00DE7116"/>
    <w:rsid w:val="00E11347"/>
    <w:rsid w:val="00E22DBD"/>
    <w:rsid w:val="00E35D22"/>
    <w:rsid w:val="00E423D8"/>
    <w:rsid w:val="00E5241E"/>
    <w:rsid w:val="00E754F2"/>
    <w:rsid w:val="00E86F3F"/>
    <w:rsid w:val="00E97E20"/>
    <w:rsid w:val="00EC793F"/>
    <w:rsid w:val="00ED30EE"/>
    <w:rsid w:val="00EE30BD"/>
    <w:rsid w:val="00F17D2D"/>
    <w:rsid w:val="00F25E44"/>
    <w:rsid w:val="00F76D05"/>
    <w:rsid w:val="00FC16C8"/>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0058D1"/>
    <w:rsid w:val="00517C12"/>
    <w:rsid w:val="006E506A"/>
    <w:rsid w:val="00C96372"/>
    <w:rsid w:val="00D42E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F0A7F1-A6EB-4F42-899A-ECDC378DA37E}">
  <ds:schemaRefs>
    <ds:schemaRef ds:uri="http://schemas.openxmlformats.org/officeDocument/2006/bibliography"/>
  </ds:schemaRefs>
</ds:datastoreItem>
</file>

<file path=customXml/itemProps2.xml><?xml version="1.0" encoding="utf-8"?>
<ds:datastoreItem xmlns:ds="http://schemas.openxmlformats.org/officeDocument/2006/customXml" ds:itemID="{0764D20A-7578-4315-B4AB-562B992238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312AA35-7F36-49B9-BFC3-12AE29929654}">
  <ds:schemaRefs>
    <ds:schemaRef ds:uri="http://ns.axespdf.com/word/configuration"/>
  </ds:schemaRefs>
</ds:datastoreItem>
</file>

<file path=customXml/itemProps4.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5.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425</Words>
  <Characters>2684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Müller, Marvin (ITZBund B, Extern)</cp:lastModifiedBy>
  <cp:revision>2</cp:revision>
  <dcterms:created xsi:type="dcterms:W3CDTF">2026-07-08T11:35:00Z</dcterms:created>
  <dcterms:modified xsi:type="dcterms:W3CDTF">2026-07-08T11:35:00Z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